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F28E2A2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8A3D45">
        <w:rPr>
          <w:rFonts w:cs="Arial"/>
          <w:b/>
          <w:color w:val="2F5496" w:themeColor="accent5" w:themeShade="BF"/>
          <w:sz w:val="36"/>
          <w:szCs w:val="32"/>
        </w:rPr>
        <w:t>Guia XML - Mensagem CC462A v1.0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36AAF092" w14:textId="7527F584" w:rsidR="00670C17" w:rsidRDefault="008A3D45" w:rsidP="007A4B9F">
      <w:pPr>
        <w:ind w:left="3969"/>
        <w:rPr>
          <w:noProof/>
          <w:lang w:eastAsia="pt-PT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Pedido de n</w:t>
      </w:r>
      <w:r w:rsidR="001436AB" w:rsidRPr="001436AB">
        <w:rPr>
          <w:rFonts w:cs="Arial"/>
          <w:b/>
          <w:color w:val="2F5496" w:themeColor="accent5" w:themeShade="BF"/>
          <w:sz w:val="28"/>
          <w:szCs w:val="24"/>
        </w:rPr>
        <w:t xml:space="preserve">otificação de apresentação no âmbito do </w:t>
      </w:r>
      <w:r w:rsidR="001436AB">
        <w:rPr>
          <w:rFonts w:cs="Arial"/>
          <w:b/>
          <w:color w:val="2F5496" w:themeColor="accent5" w:themeShade="BF"/>
          <w:sz w:val="28"/>
          <w:szCs w:val="24"/>
        </w:rPr>
        <w:t>EI</w:t>
      </w:r>
      <w:r w:rsidR="00AA453D">
        <w:rPr>
          <w:rFonts w:cs="Arial"/>
          <w:b/>
          <w:color w:val="2F5496" w:themeColor="accent5" w:themeShade="BF"/>
          <w:sz w:val="28"/>
          <w:szCs w:val="24"/>
        </w:rPr>
        <w:t>D</w:t>
      </w:r>
      <w:r w:rsidR="001436AB">
        <w:rPr>
          <w:rFonts w:cs="Arial"/>
          <w:b/>
          <w:color w:val="2F5496" w:themeColor="accent5" w:themeShade="BF"/>
          <w:sz w:val="28"/>
          <w:szCs w:val="24"/>
        </w:rPr>
        <w:t>R</w:t>
      </w:r>
    </w:p>
    <w:p w14:paraId="172D2546" w14:textId="77777777" w:rsidR="00A20C35" w:rsidRDefault="00A20C35" w:rsidP="007A4B9F">
      <w:pPr>
        <w:ind w:left="3969"/>
        <w:rPr>
          <w:noProof/>
          <w:lang w:eastAsia="pt-PT"/>
        </w:rPr>
      </w:pPr>
    </w:p>
    <w:p w14:paraId="3BA2FB04" w14:textId="77777777" w:rsidR="00A41D97" w:rsidRDefault="00A41D97" w:rsidP="007A4B9F">
      <w:pPr>
        <w:ind w:left="3969"/>
        <w:rPr>
          <w:noProof/>
          <w:lang w:eastAsia="pt-PT"/>
        </w:rPr>
      </w:pPr>
    </w:p>
    <w:p w14:paraId="27CE207B" w14:textId="0C67264B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0A68B3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2856AD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7BC08103" w:rsidR="006A2AFC" w:rsidRDefault="002856AD" w:rsidP="004323E3">
            <w:pPr>
              <w:spacing w:after="0"/>
            </w:pPr>
            <w:r>
              <w:fldChar w:fldCharType="begin"/>
            </w:r>
            <w:r>
              <w:instrText xml:space="preserve">DOCPROPERTY Versao  \* </w:instrText>
            </w:r>
            <w:r>
              <w:instrText>CHARFORMAT</w:instrText>
            </w:r>
            <w:r>
              <w:fldChar w:fldCharType="separate"/>
            </w:r>
            <w:r w:rsidR="0074050E">
              <w:t>1.0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3E22BA1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56EB87C3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56EB87C3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56EB87C3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5ADC0244" w:rsidR="00CE079E" w:rsidRPr="004176AD" w:rsidRDefault="1BAB1E5C" w:rsidP="56EB87C3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01</w:t>
            </w:r>
            <w:r w:rsidR="000A68B3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  <w:r w:rsidR="000A68B3">
              <w:rPr>
                <w:rFonts w:cs="Arial"/>
                <w:color w:val="000000" w:themeColor="text1"/>
                <w:sz w:val="18"/>
                <w:szCs w:val="18"/>
              </w:rPr>
              <w:t>3.</w:t>
            </w:r>
            <w:r w:rsidRPr="56EB87C3">
              <w:rPr>
                <w:rFonts w:cs="Arial"/>
                <w:color w:val="000000" w:themeColor="text1"/>
                <w:sz w:val="18"/>
                <w:szCs w:val="18"/>
              </w:rPr>
              <w:t>2023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56EB87C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3541E1D8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  <w:tr w:rsidR="00CE079E" w:rsidRPr="004176AD" w14:paraId="0C9B4901" w14:textId="77777777" w:rsidTr="56EB87C3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ind w:right="-23"/>
          </w:pPr>
          <w:r>
            <w:t>ÍNDICE</w:t>
          </w:r>
        </w:p>
        <w:p w14:paraId="58159BEC" w14:textId="46B0C710" w:rsidR="00DF4047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8476274" w:history="1">
            <w:r w:rsidR="00DF4047" w:rsidRPr="00FE79E8">
              <w:rPr>
                <w:rStyle w:val="Hiperligao"/>
                <w:noProof/>
              </w:rPr>
              <w:t>1.</w:t>
            </w:r>
            <w:r w:rsidR="00DF404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DF4047" w:rsidRPr="00FE79E8">
              <w:rPr>
                <w:rStyle w:val="Hiperligao"/>
                <w:noProof/>
              </w:rPr>
              <w:t>CC462A – Pedido de notificação de apresentação no âmbito do EIDR – Mapeamento da mensagem de pedido de notificação de apresentação no âmbito do EIDR</w:t>
            </w:r>
            <w:r w:rsidR="00DF4047">
              <w:rPr>
                <w:noProof/>
                <w:webHidden/>
              </w:rPr>
              <w:tab/>
            </w:r>
            <w:r w:rsidR="00DF4047">
              <w:rPr>
                <w:noProof/>
                <w:webHidden/>
              </w:rPr>
              <w:fldChar w:fldCharType="begin"/>
            </w:r>
            <w:r w:rsidR="00DF4047">
              <w:rPr>
                <w:noProof/>
                <w:webHidden/>
              </w:rPr>
              <w:instrText xml:space="preserve"> PAGEREF _Toc128476274 \h </w:instrText>
            </w:r>
            <w:r w:rsidR="00DF4047">
              <w:rPr>
                <w:noProof/>
                <w:webHidden/>
              </w:rPr>
            </w:r>
            <w:r w:rsidR="00DF4047">
              <w:rPr>
                <w:noProof/>
                <w:webHidden/>
              </w:rPr>
              <w:fldChar w:fldCharType="separate"/>
            </w:r>
            <w:r w:rsidR="00DF4047">
              <w:rPr>
                <w:noProof/>
                <w:webHidden/>
              </w:rPr>
              <w:t>4</w:t>
            </w:r>
            <w:r w:rsidR="00DF4047">
              <w:rPr>
                <w:noProof/>
                <w:webHidden/>
              </w:rPr>
              <w:fldChar w:fldCharType="end"/>
            </w:r>
          </w:hyperlink>
        </w:p>
        <w:p w14:paraId="500B867F" w14:textId="501EE6A3" w:rsidR="00DF4047" w:rsidRDefault="002856AD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val="en-US"/>
            </w:rPr>
          </w:pPr>
          <w:hyperlink w:anchor="_Toc128476275" w:history="1">
            <w:r w:rsidR="00DF4047" w:rsidRPr="00FE79E8">
              <w:rPr>
                <w:rStyle w:val="Hiperligao"/>
                <w:noProof/>
              </w:rPr>
              <w:t>2.</w:t>
            </w:r>
            <w:r w:rsidR="00DF4047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val="en-US"/>
              </w:rPr>
              <w:tab/>
            </w:r>
            <w:r w:rsidR="00DF4047" w:rsidRPr="00FE79E8">
              <w:rPr>
                <w:rStyle w:val="Hiperligao"/>
                <w:noProof/>
              </w:rPr>
              <w:t>Legenda</w:t>
            </w:r>
            <w:r w:rsidR="00DF4047">
              <w:rPr>
                <w:noProof/>
                <w:webHidden/>
              </w:rPr>
              <w:tab/>
            </w:r>
            <w:r w:rsidR="00DF4047">
              <w:rPr>
                <w:noProof/>
                <w:webHidden/>
              </w:rPr>
              <w:fldChar w:fldCharType="begin"/>
            </w:r>
            <w:r w:rsidR="00DF4047">
              <w:rPr>
                <w:noProof/>
                <w:webHidden/>
              </w:rPr>
              <w:instrText xml:space="preserve"> PAGEREF _Toc128476275 \h </w:instrText>
            </w:r>
            <w:r w:rsidR="00DF4047">
              <w:rPr>
                <w:noProof/>
                <w:webHidden/>
              </w:rPr>
            </w:r>
            <w:r w:rsidR="00DF4047">
              <w:rPr>
                <w:noProof/>
                <w:webHidden/>
              </w:rPr>
              <w:fldChar w:fldCharType="separate"/>
            </w:r>
            <w:r w:rsidR="00DF4047">
              <w:rPr>
                <w:noProof/>
                <w:webHidden/>
              </w:rPr>
              <w:t>9</w:t>
            </w:r>
            <w:r w:rsidR="00DF4047">
              <w:rPr>
                <w:noProof/>
                <w:webHidden/>
              </w:rPr>
              <w:fldChar w:fldCharType="end"/>
            </w:r>
          </w:hyperlink>
        </w:p>
        <w:p w14:paraId="78C582F1" w14:textId="6533A734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64D7547F" w14:textId="77777777" w:rsidR="00E0490D" w:rsidRPr="00107319" w:rsidRDefault="00E0490D" w:rsidP="00E0490D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46202046" w14:textId="5C918267" w:rsidR="00DF4047" w:rsidRDefault="00E0490D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  <w:lang w:val="en-US" w:eastAsia="en-US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76282" w:history="1">
        <w:r w:rsidR="00DF4047" w:rsidRPr="00BA2574">
          <w:rPr>
            <w:rStyle w:val="Hiperligao"/>
            <w:noProof/>
          </w:rPr>
          <w:t>Tabela 1 – elementos de dados da mensagem cc462a</w:t>
        </w:r>
        <w:r w:rsidR="00DF4047">
          <w:rPr>
            <w:noProof/>
            <w:webHidden/>
          </w:rPr>
          <w:tab/>
        </w:r>
        <w:r w:rsidR="00DF4047">
          <w:rPr>
            <w:noProof/>
            <w:webHidden/>
          </w:rPr>
          <w:fldChar w:fldCharType="begin"/>
        </w:r>
        <w:r w:rsidR="00DF4047">
          <w:rPr>
            <w:noProof/>
            <w:webHidden/>
          </w:rPr>
          <w:instrText xml:space="preserve"> PAGEREF _Toc128476282 \h </w:instrText>
        </w:r>
        <w:r w:rsidR="00DF4047">
          <w:rPr>
            <w:noProof/>
            <w:webHidden/>
          </w:rPr>
        </w:r>
        <w:r w:rsidR="00DF4047">
          <w:rPr>
            <w:noProof/>
            <w:webHidden/>
          </w:rPr>
          <w:fldChar w:fldCharType="separate"/>
        </w:r>
        <w:r w:rsidR="00DF4047">
          <w:rPr>
            <w:noProof/>
            <w:webHidden/>
          </w:rPr>
          <w:t>8</w:t>
        </w:r>
        <w:r w:rsidR="00DF4047">
          <w:rPr>
            <w:noProof/>
            <w:webHidden/>
          </w:rPr>
          <w:fldChar w:fldCharType="end"/>
        </w:r>
      </w:hyperlink>
    </w:p>
    <w:p w14:paraId="261322E4" w14:textId="5982E715" w:rsidR="00701B37" w:rsidRDefault="00E0490D" w:rsidP="00E0490D">
      <w:pPr>
        <w:jc w:val="right"/>
        <w:rPr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  <w:r w:rsidR="00AA453D">
        <w:rPr>
          <w:b/>
          <w:bCs/>
          <w:smallCaps/>
          <w:noProof/>
          <w:lang w:val="en-US"/>
        </w:rPr>
        <w:tab/>
      </w:r>
    </w:p>
    <w:p w14:paraId="371886A8" w14:textId="77777777" w:rsidR="00701B37" w:rsidRDefault="00701B37" w:rsidP="00701B37">
      <w:pPr>
        <w:rPr>
          <w:lang w:val="en-US"/>
        </w:rPr>
      </w:pPr>
    </w:p>
    <w:p w14:paraId="0288C831" w14:textId="79EA930E" w:rsidR="00701B37" w:rsidRPr="00701B37" w:rsidRDefault="00701B37" w:rsidP="00701B37">
      <w:pPr>
        <w:rPr>
          <w:lang w:val="en-US"/>
        </w:rPr>
        <w:sectPr w:rsidR="00701B37" w:rsidRPr="00701B37" w:rsidSect="00B450BB">
          <w:headerReference w:type="first" r:id="rId20"/>
          <w:footerReference w:type="first" r:id="rId21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519A94FF" w14:textId="2DFFD7D3" w:rsidR="001436AB" w:rsidRDefault="001436AB" w:rsidP="00C7129E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0" w:name="_Toc87352143"/>
      <w:bookmarkStart w:id="1" w:name="_Toc97545271"/>
      <w:bookmarkStart w:id="2" w:name="_Toc128476274"/>
      <w:bookmarkStart w:id="3" w:name="_Toc6203965"/>
      <w:bookmarkStart w:id="4" w:name="_Toc5601451"/>
      <w:bookmarkStart w:id="5" w:name="_Toc332450"/>
      <w:bookmarkStart w:id="6" w:name="_Toc332232"/>
      <w:bookmarkStart w:id="7" w:name="_Toc532103709"/>
      <w:bookmarkStart w:id="8" w:name="_Toc532103481"/>
      <w:bookmarkStart w:id="9" w:name="_Toc532037518"/>
      <w:bookmarkStart w:id="10" w:name="_Toc532009431"/>
      <w:bookmarkStart w:id="11" w:name="_Toc532009203"/>
      <w:bookmarkStart w:id="12" w:name="_Toc532008714"/>
      <w:bookmarkStart w:id="13" w:name="_Toc532007920"/>
      <w:bookmarkStart w:id="14" w:name="_Toc531777240"/>
      <w:bookmarkStart w:id="15" w:name="_Toc531775644"/>
      <w:bookmarkStart w:id="16" w:name="_Toc531758611"/>
      <w:bookmarkStart w:id="17" w:name="_Toc531517793"/>
      <w:bookmarkStart w:id="18" w:name="_Toc531517618"/>
      <w:bookmarkStart w:id="19" w:name="_Toc531517148"/>
      <w:bookmarkStart w:id="20" w:name="_Toc531515941"/>
      <w:bookmarkStart w:id="21" w:name="_Toc531430662"/>
      <w:bookmarkStart w:id="22" w:name="_Toc531430423"/>
      <w:bookmarkStart w:id="23" w:name="_Toc532103708"/>
      <w:bookmarkStart w:id="24" w:name="_Toc532103480"/>
      <w:bookmarkStart w:id="25" w:name="_Toc532037517"/>
      <w:bookmarkStart w:id="26" w:name="_Toc532009430"/>
      <w:bookmarkStart w:id="27" w:name="_Toc532009202"/>
      <w:bookmarkStart w:id="28" w:name="_Toc532008713"/>
      <w:bookmarkStart w:id="29" w:name="_Toc532007919"/>
      <w:bookmarkStart w:id="30" w:name="_Toc531777239"/>
      <w:bookmarkStart w:id="31" w:name="_Toc531775643"/>
      <w:bookmarkStart w:id="32" w:name="_Toc531758610"/>
      <w:bookmarkStart w:id="33" w:name="_Toc531517792"/>
      <w:bookmarkStart w:id="34" w:name="_Toc531517617"/>
      <w:bookmarkStart w:id="35" w:name="_Toc531517147"/>
      <w:bookmarkStart w:id="36" w:name="_Toc531515940"/>
      <w:bookmarkStart w:id="37" w:name="_Toc531430661"/>
      <w:bookmarkStart w:id="38" w:name="_Toc531430422"/>
      <w:r>
        <w:lastRenderedPageBreak/>
        <w:t>CC4</w:t>
      </w:r>
      <w:r w:rsidR="008A3D45">
        <w:t>62</w:t>
      </w:r>
      <w:r>
        <w:t xml:space="preserve">A – </w:t>
      </w:r>
      <w:r w:rsidR="008A3D45">
        <w:t>Pedido de n</w:t>
      </w:r>
      <w:r>
        <w:t xml:space="preserve">otificação de </w:t>
      </w:r>
      <w:r w:rsidR="008A3D45">
        <w:t>a</w:t>
      </w:r>
      <w:r>
        <w:t>presentação no</w:t>
      </w:r>
      <w:r w:rsidR="002C6C5A">
        <w:t xml:space="preserve"> </w:t>
      </w:r>
      <w:r w:rsidR="008A3D45">
        <w:t>â</w:t>
      </w:r>
      <w:r>
        <w:t>mbito do EI</w:t>
      </w:r>
      <w:r w:rsidR="00D741CC">
        <w:t>D</w:t>
      </w:r>
      <w:r>
        <w:t>R</w:t>
      </w:r>
      <w:bookmarkStart w:id="39" w:name="_Hlt55896838"/>
      <w:bookmarkEnd w:id="39"/>
      <w:r>
        <w:t xml:space="preserve"> – Mapeamento da </w:t>
      </w:r>
      <w:r w:rsidR="00C7129E">
        <w:t>me</w:t>
      </w:r>
      <w:r>
        <w:t xml:space="preserve">nsagem </w:t>
      </w:r>
      <w:bookmarkEnd w:id="0"/>
      <w:r>
        <w:t xml:space="preserve">de </w:t>
      </w:r>
      <w:r w:rsidR="008A3D45">
        <w:t xml:space="preserve">pedido de </w:t>
      </w:r>
      <w:r w:rsidR="00C7129E">
        <w:t>n</w:t>
      </w:r>
      <w:r>
        <w:t>otificação de apresentação</w:t>
      </w:r>
      <w:r w:rsidR="00D741CC">
        <w:t xml:space="preserve"> </w:t>
      </w:r>
      <w:r>
        <w:t>no âmbito do EI</w:t>
      </w:r>
      <w:r w:rsidR="00D741CC">
        <w:t>D</w:t>
      </w:r>
      <w:r>
        <w:t>R</w:t>
      </w:r>
      <w:bookmarkEnd w:id="1"/>
      <w:bookmarkEnd w:id="2"/>
      <w: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0B44BD0" w14:textId="77777777" w:rsidR="00497C18" w:rsidRDefault="00497C18" w:rsidP="00497C18"/>
    <w:p w14:paraId="0EB605DF" w14:textId="4673EFE4" w:rsidR="004516B5" w:rsidRDefault="00D741CC" w:rsidP="004516B5">
      <w:r>
        <w:t>Mensagem</w:t>
      </w:r>
      <w:r w:rsidR="001436AB">
        <w:t xml:space="preserve"> de </w:t>
      </w:r>
      <w:r w:rsidR="008A3D45">
        <w:t xml:space="preserve">pedido de </w:t>
      </w:r>
      <w:r>
        <w:t xml:space="preserve">notificação da </w:t>
      </w:r>
      <w:r w:rsidR="001436AB">
        <w:t>a</w:t>
      </w:r>
      <w:r w:rsidR="001436AB" w:rsidRPr="001436AB">
        <w:t>presentação das mercadorias à alfândega em caso de inscrição nos registos do declarante</w:t>
      </w:r>
      <w:r w:rsidR="001436AB">
        <w:t>:</w:t>
      </w:r>
    </w:p>
    <w:tbl>
      <w:tblPr>
        <w:tblW w:w="132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3260"/>
        <w:gridCol w:w="567"/>
        <w:gridCol w:w="992"/>
        <w:gridCol w:w="3260"/>
        <w:gridCol w:w="3261"/>
        <w:gridCol w:w="425"/>
      </w:tblGrid>
      <w:tr w:rsidR="00DF4047" w14:paraId="1805837C" w14:textId="77777777" w:rsidTr="00DF4047">
        <w:trPr>
          <w:trHeight w:val="709"/>
          <w:tblHeader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1EBFC09B" w14:textId="46F6DF11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3CA71A3" w14:textId="3E8B3B53" w:rsidR="00DF4047" w:rsidRPr="00DF4047" w:rsidRDefault="00DF4047" w:rsidP="00DF4047">
            <w:pPr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br w:type="page"/>
              <w:t>GRUPOS E DADOS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876545A" w14:textId="77777777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7E8EEE3D" w14:textId="77777777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4C56896E" w14:textId="77777777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2EE310C3" w14:textId="77777777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14:paraId="5806CD79" w14:textId="77777777" w:rsidR="00DF4047" w:rsidRPr="00DF4047" w:rsidRDefault="00DF4047" w:rsidP="00DF4047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DF4047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DF4047" w14:paraId="1D5D9960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1EE6F" w14:textId="77777777" w:rsidR="00DF4047" w:rsidRDefault="00DF4047" w:rsidP="00D27C38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74EF9E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CC462A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94B53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6BA19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21F9A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&lt;CC462A&gt;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32E4F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B484F5" w14:textId="77777777" w:rsidR="00DF4047" w:rsidRDefault="00DF4047" w:rsidP="00D27C38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DF4047" w14:paraId="038731CD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1C0C8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D8861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5D545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937E5A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304B5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B86E92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69035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636034AE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325A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9F55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4471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5E3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5D64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C2AF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8912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9D183AC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D970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A2EA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9CFC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4F4F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426C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EFF8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C28E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4BBCF882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F44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EF1E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1C73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5DB6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0BBA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94B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235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4370523D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7CF4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5B6E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D0B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0FEC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8ACD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D1E9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9FCD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8397E2D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D509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A32B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8DD9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A6E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F90D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5677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FF0D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81E8F90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3FC3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1D9D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00F3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6037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F414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4B6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7C3B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B738FAD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686FD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58588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80825B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15AFA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FF93C6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4D611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251A6C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23E90DC7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D602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F5BA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2BC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C8B0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B8DE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&lt;importCustomsOffice&gt;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E794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E4D2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4F97B5E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5BB1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6B52" w14:textId="77777777" w:rsidR="00DF4047" w:rsidRPr="00933180" w:rsidRDefault="00DF4047" w:rsidP="00D27C38">
            <w:pPr>
              <w:rPr>
                <w:b/>
                <w:bCs/>
                <w:color w:val="000000"/>
                <w:szCs w:val="24"/>
              </w:rPr>
            </w:pPr>
            <w:r w:rsidRPr="00933180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5F058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4BB7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8D1D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&lt;customsRegistrationNumber&gt;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5F02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C8E3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66CFCFE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82E4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3214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do pedido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0D8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828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6AE0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&lt;requestDate&gt;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EF50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A507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05C8F20D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29B59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EA7EE" w14:textId="77777777" w:rsidR="00DF4047" w:rsidRPr="00933180" w:rsidRDefault="00DF4047" w:rsidP="00D27C38">
            <w:r w:rsidRPr="00933180">
              <w:rPr>
                <w:b/>
                <w:bCs/>
                <w:snapToGrid w:val="0"/>
                <w:color w:val="0000FF"/>
              </w:rPr>
              <w:t>Período de apresentação da notificação</w:t>
            </w:r>
            <w:r w:rsidRPr="00933180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FD4660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81C6E3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B7CF9A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&lt;PresentationNotificationDueTime&gt;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41851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45BF4E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30C13E96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809E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E11A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início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62A8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BA6C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9095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&lt;startDate&gt;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8BA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6D1A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42AB523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C68E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E2B1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fim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877B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3D31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73E5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&lt;expirationDate&gt;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CBAC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30CB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F1624F9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3CDF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0624F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81650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CDBF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EA76F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&lt;Authorisation&gt;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A22F7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1C4F2C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3D8503A0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4410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1153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C34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D29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F00C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E15D" w14:textId="77777777" w:rsidR="00DF4047" w:rsidRPr="00933180" w:rsidRDefault="00DF4047" w:rsidP="00D27C38">
            <w:pPr>
              <w:rPr>
                <w:color w:val="000000"/>
                <w:szCs w:val="24"/>
              </w:rPr>
            </w:pPr>
            <w:r w:rsidRPr="00933180">
              <w:rPr>
                <w:color w:val="000000"/>
                <w:szCs w:val="24"/>
              </w:rPr>
              <w:t xml:space="preserve">Se Número de Referência da Autorização incluir 'BTI', 'BOI' ou 'EUS', então </w:t>
            </w:r>
            <w:proofErr w:type="gramStart"/>
            <w:r w:rsidRPr="00933180">
              <w:rPr>
                <w:color w:val="000000"/>
                <w:szCs w:val="24"/>
              </w:rPr>
              <w:t>é Obrigatório</w:t>
            </w:r>
            <w:proofErr w:type="gramEnd"/>
            <w:r w:rsidRPr="00933180">
              <w:rPr>
                <w:color w:val="000000"/>
                <w:szCs w:val="24"/>
              </w:rPr>
              <w:t>, caso contrário é opcional.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80EE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772BCD1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F0CF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0D51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A747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3A3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2247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021F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0A59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4763DB8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7883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2A95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CAB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1D475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B68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&lt;holderOfTheAuthorisation&gt;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286" w14:textId="77777777" w:rsidR="00DF4047" w:rsidRPr="00933180" w:rsidRDefault="00DF4047" w:rsidP="00D27C38">
            <w:pPr>
              <w:rPr>
                <w:color w:val="000000"/>
                <w:szCs w:val="24"/>
              </w:rPr>
            </w:pPr>
            <w:r w:rsidRPr="00933180">
              <w:rPr>
                <w:color w:val="000000"/>
                <w:szCs w:val="24"/>
              </w:rPr>
              <w:t>Se tipo de autorização foi (C626 ou C627), então titular é obrigtório, caso contrário é opcional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7BE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ADFC5BF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A70AC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12C22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6F04A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ED1BDA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25349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&lt;CustomsOfficePresentation&gt;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1F03D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A0A09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740C26A1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1F5C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C059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B74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81CD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8C4F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8FAF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165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42CE0828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32F2D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9E702" w14:textId="77777777" w:rsidR="00DF4047" w:rsidRPr="00933180" w:rsidRDefault="00DF4047" w:rsidP="00D27C38">
            <w:r w:rsidRPr="00933180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933180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402293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B3BFE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B949E6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&lt;SupervisingOfficePresentation&gt;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4F975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F2F5D7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49E7DEA3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B235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86A0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8D34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DF00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FE69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BBD8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FBB2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040FB73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50089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026222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B8E7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44197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53511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&lt;Commodity&gt;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1A6B7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596A4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49EEED8C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5DDD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E77D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7814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9704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</w:t>
            </w:r>
            <w:proofErr w:type="gramStart"/>
            <w:r>
              <w:rPr>
                <w:color w:val="000000"/>
                <w:szCs w:val="24"/>
              </w:rPr>
              <w:t xml:space="preserve"> ..</w:t>
            </w:r>
            <w:proofErr w:type="gramEnd"/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691F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76B2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97C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5E3E46BB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E54E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CC2F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01D1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6121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FD4B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&lt;descriptionOfGoods&gt;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DE1B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884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705E009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581E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24C1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E03F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AC74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9044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&lt;harmonizedSystemSubheadingCode&gt;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6E67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15E5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C828179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9E0C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17F6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1DE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B8C0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06E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&lt;combinedNomenclatureCode&gt;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DE45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BC88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B499CC5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F784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66D5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D816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B49D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9EBC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&lt;taricCode&gt;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78E0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F666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701B8C1E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F2D4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18 08 000 000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90DF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9D8A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B1D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5980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8B1F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F568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D8B7D0C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B45F8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82AA9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98110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943B0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6A0F5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9D81C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45C73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1BEFD720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3F6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BC9A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1751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612F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0AFD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4741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5D10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3DAC703D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B5D3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943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C8D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7934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BA52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D480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FDE0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78015FB1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5AA35D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39DA08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E6E66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8E24E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9C62D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A4582E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7C084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5BCE6D94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FE09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9F78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B6A2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1806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A0B5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036B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D42B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76FED719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BF8D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5691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EA6C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DA85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FD62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3CA5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4795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6ED25C15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CE39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2929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FC89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EA29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114B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4164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5653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796B4FBB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78BC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7560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BCBD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88D5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3C0E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B57C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2C11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359592C8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DEA4AF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088D9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E93F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E7DB6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97E04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4438F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209234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51439D84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DDD8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837B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E19F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65BB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9006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0EE4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436D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FA54A98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A087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3123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DA3E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3DCA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29E1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58C2" w14:textId="77777777" w:rsidR="00DF4047" w:rsidRPr="00933180" w:rsidRDefault="00DF4047" w:rsidP="00D27C38">
            <w:pPr>
              <w:rPr>
                <w:color w:val="000000"/>
                <w:szCs w:val="24"/>
              </w:rPr>
            </w:pPr>
            <w:r w:rsidRPr="00933180">
              <w:rPr>
                <w:color w:val="000000"/>
                <w:szCs w:val="24"/>
              </w:rPr>
              <w:t>Pode ser preenchido com código 2(Representante Direto) ou ficar vazio.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D0E9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040FDCE1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B7BCB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8D4AA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3674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DD1F39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3BC27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&lt;LocationOfGoods&gt;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55F41E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82F578" w14:textId="77777777" w:rsidR="00DF4047" w:rsidRDefault="00DF4047" w:rsidP="00D27C38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DF4047" w14:paraId="315148C6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66DF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6F9F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N.º de sequência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1548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41FF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</w:t>
            </w:r>
            <w:proofErr w:type="gramStart"/>
            <w:r>
              <w:rPr>
                <w:color w:val="000000"/>
                <w:szCs w:val="24"/>
              </w:rPr>
              <w:t xml:space="preserve"> ..</w:t>
            </w:r>
            <w:proofErr w:type="gramEnd"/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C17B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709D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0449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0B2D622F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AF1F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16 15 045 000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EDE9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DF9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2C19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C942C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34B4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9344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195B704A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6DAD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866D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D1C0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7789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92DF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2F28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E993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6BBA5605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9016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8796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7F67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5A46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10B0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0F0" w14:textId="18B13542" w:rsidR="00DF4047" w:rsidRPr="00933180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B839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2377AC0B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EC8F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15C5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0F04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EE3D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4F36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&lt;authorisationNumber&gt;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52D" w14:textId="7733CBAB" w:rsidR="00DF4047" w:rsidRPr="00933180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8890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09B7E093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F085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16 15 053 000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05F2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D068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082A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F9B1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&lt;additionalIdentifier&gt;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CB40" w14:textId="0FDDC403" w:rsidR="00DF4047" w:rsidRPr="00933180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28D2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DF4047" w14:paraId="76CB40C5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F2A89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7FC062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437C3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BE43F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00566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C02F3" w14:textId="29D00BA1" w:rsidR="00DF4047" w:rsidRPr="00933180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BA2FDE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659D2AC7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BFC6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F2A8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E3F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39FD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741B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F771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7668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12A12CCD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EFA9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F8A8D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3496C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47400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2ED95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12ED7" w14:textId="098D781A" w:rsidR="00DF4047" w:rsidRPr="00933180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ED369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5D6D2AC7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7D27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2259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A0B9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C4BA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0695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7B5D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7495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2E631921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0C67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ABC7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BB67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042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4787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F8A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27F8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5A88794E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7DE2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17B58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05B343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BAF872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D9DE7D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&lt;EconomicOperator&gt;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3960A4" w14:textId="2FF046EE" w:rsidR="00DF4047" w:rsidRPr="00933180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D378A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75286F19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8CD0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16 15 051 017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DB7C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E84F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E46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5A98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4EA3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9FC0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34ED2FA1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B1715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F143FE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A2611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2315E6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0BC31E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490FF7" w14:textId="44586472" w:rsidR="00DF4047" w:rsidRPr="00933180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F66E2B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4C24DBC0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FC52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9E8C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22A6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0037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0384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A802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3263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0D0AE5BA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4225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66C7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1E6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E179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AC49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3161" w14:textId="57208A19" w:rsidR="00DF4047" w:rsidRPr="00933180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2D4D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469CCDC6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C2B2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145C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E443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CC2F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0BDA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8FCC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6AA4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1A313EA5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079D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CDFA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D5A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157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B5F1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BE62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9BA7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2AF4EB40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3D05C6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1361DC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E022D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6363C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B9D5A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&lt;PostcodeAddress&gt;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03B59" w14:textId="60B30A44" w:rsidR="00DF4047" w:rsidRPr="00933180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17AE9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75D33EB4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CF58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20D3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032D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03D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1FE8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0461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A71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2347C956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758D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8D4C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65BE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E84B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68E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486A2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AC4C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12158EAC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A709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BFFC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1DD6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4CF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80A2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55F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D448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31682C22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F1F05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25E80B" w14:textId="77777777" w:rsidR="00DF4047" w:rsidRPr="00933180" w:rsidRDefault="00DF4047" w:rsidP="00D27C38">
            <w:r w:rsidRPr="00933180">
              <w:rPr>
                <w:b/>
                <w:bCs/>
                <w:snapToGrid w:val="0"/>
                <w:color w:val="0000FF"/>
              </w:rPr>
              <w:t>Período de apresentação da notificação</w:t>
            </w:r>
            <w:r w:rsidRPr="00933180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3D70C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9DB429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569B3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&lt;presentationNotificationDueTime&gt;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84EBF2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C5651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13BC766D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E281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33A6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início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3767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4AE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3E24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&lt;startDate&gt;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AEF6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2E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763118CA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E0C8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206F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fim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42F9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4605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CF16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&lt;expirationDate&gt;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4B58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4C55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42305418" w14:textId="77777777" w:rsidTr="00DF4047">
        <w:trPr>
          <w:trHeight w:val="38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0FB43" w14:textId="77777777" w:rsidR="00DF4047" w:rsidRDefault="00DF4047" w:rsidP="00D27C38">
            <w:pPr>
              <w:rPr>
                <w:color w:val="00000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4192C" w14:textId="77777777" w:rsidR="00DF4047" w:rsidRDefault="00DF4047" w:rsidP="00D27C38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46930A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3A93E" w14:textId="77777777" w:rsidR="00DF4047" w:rsidRDefault="00DF4047" w:rsidP="00D27C38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09BB8" w14:textId="77777777" w:rsidR="00DF4047" w:rsidRDefault="00DF4047" w:rsidP="00D27C38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&lt;Commodity&gt;</w:t>
            </w:r>
            <w: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2C6C6" w14:textId="77777777" w:rsidR="00DF4047" w:rsidRDefault="00DF4047" w:rsidP="00D27C38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0671C" w14:textId="77777777" w:rsidR="00DF4047" w:rsidRDefault="00DF4047" w:rsidP="00D27C38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DF4047" w14:paraId="56E0D786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FC07" w14:textId="77777777" w:rsidR="00DF4047" w:rsidRDefault="00DF4047" w:rsidP="00D27C38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742E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8E82C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A332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</w:t>
            </w:r>
            <w:proofErr w:type="gramStart"/>
            <w:r>
              <w:rPr>
                <w:color w:val="000000"/>
                <w:szCs w:val="24"/>
              </w:rPr>
              <w:t xml:space="preserve"> ..</w:t>
            </w:r>
            <w:proofErr w:type="gramEnd"/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8C62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4F90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177D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47F95221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039A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EF34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89F1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9355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E0DF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&lt;descriptionOfGoods&gt;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9F4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A71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417D1BCC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94DA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595E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53C0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B61A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FCFB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&lt;harmonizedSystemSubheadingCode&gt;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F47C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27F1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2BFD0A17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3361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FB03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75C9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75BE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A5B5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&lt;combinedNomenclatureCode&gt;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E69E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41BF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7A820AC4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D5B2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D021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39E2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8047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C9DA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&lt;taricCode&gt;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BAE3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8714" w14:textId="77777777" w:rsidR="00DF4047" w:rsidRDefault="00DF4047" w:rsidP="00D27C38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DF4047" w14:paraId="05F89E2A" w14:textId="77777777" w:rsidTr="00DF4047">
        <w:trPr>
          <w:trHeight w:val="38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EED2" w14:textId="77777777" w:rsidR="00DF4047" w:rsidRDefault="00DF4047" w:rsidP="00D27C38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E499" w14:textId="77777777" w:rsidR="00DF4047" w:rsidRDefault="00DF4047" w:rsidP="00D27C38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BA85" w14:textId="77777777" w:rsidR="00DF4047" w:rsidRDefault="00DF4047" w:rsidP="00D27C38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3A3C" w14:textId="77777777" w:rsidR="00DF4047" w:rsidRDefault="00DF4047" w:rsidP="00D27C3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F94D" w14:textId="77777777" w:rsidR="00DF4047" w:rsidRDefault="00DF4047" w:rsidP="00D27C38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&lt;CUSCode&gt;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A8DC" w14:textId="77777777" w:rsidR="00DF4047" w:rsidRDefault="00DF4047" w:rsidP="00D27C38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C800" w14:textId="77777777" w:rsidR="00DF4047" w:rsidRDefault="00DF4047" w:rsidP="00DF4047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</w:tbl>
    <w:p w14:paraId="31B6C963" w14:textId="5553BD60" w:rsidR="00AA453D" w:rsidRDefault="00AA453D" w:rsidP="00AA453D">
      <w:pPr>
        <w:pStyle w:val="Legenda"/>
        <w:jc w:val="center"/>
      </w:pPr>
      <w:bookmarkStart w:id="40" w:name="_Toc127539201"/>
      <w:bookmarkStart w:id="41" w:name="_Toc12847628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DF4047">
        <w:rPr>
          <w:noProof/>
        </w:rPr>
        <w:t>1</w:t>
      </w:r>
      <w:r>
        <w:fldChar w:fldCharType="end"/>
      </w:r>
      <w:r>
        <w:t xml:space="preserve"> –</w:t>
      </w:r>
      <w:r w:rsidRPr="00D42201">
        <w:t xml:space="preserve"> </w:t>
      </w:r>
      <w:r>
        <w:t>elementos de dados da mensagem cc4</w:t>
      </w:r>
      <w:r w:rsidR="008A3D45">
        <w:t>62</w:t>
      </w:r>
      <w:r>
        <w:t>a</w:t>
      </w:r>
      <w:bookmarkEnd w:id="40"/>
      <w:bookmarkEnd w:id="41"/>
    </w:p>
    <w:p w14:paraId="51FD2A73" w14:textId="4B55B2BD" w:rsidR="004516B5" w:rsidRDefault="004516B5" w:rsidP="00AA453D">
      <w:pPr>
        <w:pStyle w:val="Legenda"/>
        <w:jc w:val="center"/>
      </w:pPr>
      <w:r>
        <w:br w:type="textWrapping" w:clear="all"/>
      </w:r>
    </w:p>
    <w:p w14:paraId="3B2CF7E6" w14:textId="60D97560" w:rsidR="004516B5" w:rsidRDefault="004516B5" w:rsidP="004516B5"/>
    <w:p w14:paraId="1178CC1A" w14:textId="77777777" w:rsidR="004516B5" w:rsidRDefault="004516B5" w:rsidP="004516B5"/>
    <w:p w14:paraId="326E91C3" w14:textId="77777777" w:rsidR="004234E2" w:rsidRDefault="004234E2" w:rsidP="004F7761"/>
    <w:p w14:paraId="5A3F5A64" w14:textId="7C0AF31E" w:rsidR="00043B3E" w:rsidRDefault="00043B3E" w:rsidP="004F7761">
      <w:pPr>
        <w:sectPr w:rsidR="00043B3E" w:rsidSect="00351E87">
          <w:headerReference w:type="even" r:id="rId22"/>
          <w:footerReference w:type="even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42" w:name="_Toc107238333"/>
      <w:bookmarkStart w:id="43" w:name="_Toc128476275"/>
      <w:r w:rsidRPr="00C35F7D">
        <w:lastRenderedPageBreak/>
        <w:t>Legenda</w:t>
      </w:r>
      <w:bookmarkEnd w:id="42"/>
      <w:bookmarkEnd w:id="43"/>
    </w:p>
    <w:p w14:paraId="6A763BAE" w14:textId="77777777" w:rsidR="009E05FF" w:rsidRDefault="009E05FF" w:rsidP="009E05FF">
      <w:pPr>
        <w:spacing w:before="120" w:after="0" w:line="360" w:lineRule="auto"/>
        <w:rPr>
          <w:b/>
        </w:rPr>
      </w:pPr>
    </w:p>
    <w:p w14:paraId="07D264B3" w14:textId="720FFD53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2D6DDF6A" w14:textId="77777777" w:rsidR="00EE3519" w:rsidRPr="004E460D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6B20A010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970FF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4860CD83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4B9037D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8C7B7A4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70DCD143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6254EA81" w14:textId="77777777" w:rsidR="00EE3519" w:rsidRDefault="00EE3519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EB537BE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39286EE8" w14:textId="77777777" w:rsidR="00EE3519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5F338FEC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5825422D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28689257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EC2CCDA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2399858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169636F2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1BC6A6A0" w14:textId="77777777" w:rsidR="00EE3519" w:rsidRDefault="00EE3519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</w:t>
      </w:r>
      <w:proofErr w:type="gramStart"/>
      <w:r>
        <w:rPr>
          <w:bCs/>
        </w:rPr>
        <w:t>mm:ss</w:t>
      </w:r>
      <w:proofErr w:type="gramEnd"/>
      <w:r>
        <w:rPr>
          <w:bCs/>
        </w:rPr>
        <w:t>[-mm:mm])</w:t>
      </w:r>
    </w:p>
    <w:p w14:paraId="2EF31142" w14:textId="77777777" w:rsidR="00EE3519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bookmarkStart w:id="44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3DE9CF3E" w14:textId="77777777" w:rsidR="00EE3519" w:rsidRPr="00FC5BE3" w:rsidRDefault="00EE3519">
      <w:pPr>
        <w:numPr>
          <w:ilvl w:val="0"/>
          <w:numId w:val="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4DC05530" w14:textId="54C7443D" w:rsidR="00EE3519" w:rsidRPr="00DF691D" w:rsidRDefault="00EE3519">
      <w:pPr>
        <w:numPr>
          <w:ilvl w:val="0"/>
          <w:numId w:val="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66910035" w14:textId="77777777" w:rsidR="00EE3519" w:rsidRPr="00FC5BE3" w:rsidRDefault="00EE3519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3C1CF10" w14:textId="77777777" w:rsidR="00EE3519" w:rsidRPr="00FC5BE3" w:rsidRDefault="00EE3519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1D31828A" w14:textId="3EF8E0E0" w:rsidR="00EE3519" w:rsidRDefault="00EE3519">
      <w:pPr>
        <w:numPr>
          <w:ilvl w:val="0"/>
          <w:numId w:val="9"/>
        </w:numPr>
        <w:spacing w:after="0" w:line="360" w:lineRule="auto"/>
        <w:ind w:left="1068"/>
        <w:jc w:val="both"/>
      </w:pPr>
      <w:r>
        <w:t>&lt;</w:t>
      </w:r>
      <w:r w:rsidRPr="53D371DE">
        <w:rPr>
          <w:b/>
          <w:bCs/>
        </w:rPr>
        <w:t>CC4</w:t>
      </w:r>
      <w:r w:rsidR="002856AD">
        <w:rPr>
          <w:b/>
          <w:bCs/>
        </w:rPr>
        <w:t>62</w:t>
      </w:r>
      <w:r w:rsidRPr="53D371DE">
        <w:rPr>
          <w:b/>
          <w:bCs/>
        </w:rPr>
        <w:t>A</w:t>
      </w:r>
      <w:r>
        <w:t>&gt; tem profundidade 1. Os elementos &lt;</w:t>
      </w:r>
      <w:r w:rsidRPr="53D371DE">
        <w:rPr>
          <w:b/>
          <w:bCs/>
        </w:rPr>
        <w:t>messageHeader</w:t>
      </w:r>
      <w:r>
        <w:t>&gt; e &lt;</w:t>
      </w:r>
      <w:r w:rsidRPr="53D371DE">
        <w:rPr>
          <w:b/>
          <w:bCs/>
        </w:rPr>
        <w:t>ImportOperation</w:t>
      </w:r>
      <w:r>
        <w:t>&gt; tem profundidade 2. O elemento &lt;</w:t>
      </w:r>
      <w:r w:rsidRPr="53D371DE">
        <w:rPr>
          <w:b/>
          <w:bCs/>
        </w:rPr>
        <w:t>From</w:t>
      </w:r>
      <w:r>
        <w:t>&gt; (que se encontra dentro do ‘</w:t>
      </w:r>
      <w:r w:rsidRPr="53D371DE">
        <w:rPr>
          <w:b/>
          <w:bCs/>
        </w:rPr>
        <w:t>messageHeader</w:t>
      </w:r>
      <w:r>
        <w:t xml:space="preserve">’) tem profundidade 3. </w:t>
      </w:r>
    </w:p>
    <w:bookmarkEnd w:id="44"/>
    <w:p w14:paraId="6E179704" w14:textId="77777777" w:rsidR="00AF748A" w:rsidRDefault="00AF748A" w:rsidP="00AF748A"/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ABD9A" w14:textId="77777777" w:rsidR="00FA30E0" w:rsidRDefault="00FA30E0" w:rsidP="00E91D07">
      <w:pPr>
        <w:spacing w:after="0" w:line="240" w:lineRule="auto"/>
      </w:pPr>
      <w:r>
        <w:separator/>
      </w:r>
    </w:p>
  </w:endnote>
  <w:endnote w:type="continuationSeparator" w:id="0">
    <w:p w14:paraId="01FC92CC" w14:textId="77777777" w:rsidR="00FA30E0" w:rsidRDefault="00FA30E0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455B7DA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B917AF8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247F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CC47A1A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4050E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769ACE98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7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6A0BEBE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707867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3681C037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247F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2AEFA3B5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09C94A8D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A453D"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4E61952B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247F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61F4D935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534E19F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247F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71E2F1B0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3C3E8077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247F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77777777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B6599D" w14:paraId="20135991" w14:textId="77777777" w:rsidTr="00D332F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062DA4AE" w14:textId="56AC6180" w:rsidR="00B6599D" w:rsidRPr="006140E6" w:rsidRDefault="00B6599D" w:rsidP="00B6599D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8"/>
            </w:rPr>
            <w:instrText>9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856AD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6599D" w14:paraId="643189EC" w14:textId="77777777" w:rsidTr="00D332FA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15FC58D" w14:textId="77777777" w:rsidR="00B6599D" w:rsidRDefault="00B6599D" w:rsidP="00B6599D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2A7CB3" w14:textId="77777777" w:rsidR="00B6599D" w:rsidRDefault="00B6599D" w:rsidP="00B6599D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2FECDFF" w14:textId="3E12707B" w:rsidR="00B6599D" w:rsidRPr="002A1562" w:rsidRDefault="00B6599D" w:rsidP="00B6599D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C149F8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38612" w14:textId="77777777" w:rsidR="00FA30E0" w:rsidRDefault="00FA30E0" w:rsidP="00E91D07">
      <w:pPr>
        <w:spacing w:after="0" w:line="240" w:lineRule="auto"/>
      </w:pPr>
      <w:r>
        <w:separator/>
      </w:r>
    </w:p>
  </w:footnote>
  <w:footnote w:type="continuationSeparator" w:id="0">
    <w:p w14:paraId="12CA278A" w14:textId="77777777" w:rsidR="00FA30E0" w:rsidRDefault="00FA30E0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2AF267C1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8A3D45">
            <w:rPr>
              <w:rFonts w:eastAsia="Adobe Heiti Std R" w:cs="Arial"/>
              <w:color w:val="7F7F7F"/>
            </w:rPr>
            <w:t>Guia XML - Mensagem CC462A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0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1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5912F668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8A3D45">
      <w:rPr>
        <w:rFonts w:eastAsia="Adobe Heiti Std R" w:cs="Arial"/>
        <w:color w:val="7F7F7F"/>
      </w:rPr>
      <w:t>Guia XML - Mensagem CC462A v1.0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C665" w14:textId="77777777" w:rsidR="00DF4047" w:rsidRDefault="00DF404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2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2B212989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8A3D45">
      <w:rPr>
        <w:rFonts w:eastAsia="Adobe Heiti Std R" w:cs="Arial"/>
        <w:color w:val="7F7F7F"/>
      </w:rPr>
      <w:t>Guia XML - Mensagem CC462A v1.0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5FE192C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8A3D45">
            <w:rPr>
              <w:rFonts w:eastAsia="Adobe Heiti Std R" w:cs="Arial"/>
              <w:color w:val="7F7F7F"/>
            </w:rPr>
            <w:t>Guia XML - Mensagem CC462A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7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174BA756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8A3D45">
      <w:rPr>
        <w:rFonts w:eastAsia="Adobe Heiti Std R" w:cs="Arial"/>
        <w:color w:val="7F7F7F"/>
      </w:rPr>
      <w:t>Guia XML - Mensagem CC462A v1.0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19DE0EFF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8A3D45">
      <w:rPr>
        <w:rFonts w:eastAsia="Adobe Heiti Std R" w:cs="Arial"/>
        <w:color w:val="7F7F7F"/>
      </w:rPr>
      <w:t>Guia XML - Mensagem CC462A v1.0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6615F6"/>
    <w:multiLevelType w:val="multilevel"/>
    <w:tmpl w:val="B0064E5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3710658">
    <w:abstractNumId w:val="7"/>
  </w:num>
  <w:num w:numId="2" w16cid:durableId="1221674597">
    <w:abstractNumId w:val="2"/>
  </w:num>
  <w:num w:numId="3" w16cid:durableId="1166483133">
    <w:abstractNumId w:val="4"/>
  </w:num>
  <w:num w:numId="4" w16cid:durableId="780219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8007070">
    <w:abstractNumId w:val="3"/>
    <w:lvlOverride w:ilvl="0">
      <w:startOverride w:val="1"/>
    </w:lvlOverride>
  </w:num>
  <w:num w:numId="6" w16cid:durableId="1614701665">
    <w:abstractNumId w:val="6"/>
  </w:num>
  <w:num w:numId="7" w16cid:durableId="852303945">
    <w:abstractNumId w:val="0"/>
  </w:num>
  <w:num w:numId="8" w16cid:durableId="1126774120">
    <w:abstractNumId w:val="1"/>
  </w:num>
  <w:num w:numId="9" w16cid:durableId="377970344">
    <w:abstractNumId w:val="9"/>
  </w:num>
  <w:num w:numId="10" w16cid:durableId="21187957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03A7C"/>
    <w:rsid w:val="00011AEE"/>
    <w:rsid w:val="00043B3E"/>
    <w:rsid w:val="00063BDB"/>
    <w:rsid w:val="00076727"/>
    <w:rsid w:val="00076CB4"/>
    <w:rsid w:val="0008015E"/>
    <w:rsid w:val="00081CEF"/>
    <w:rsid w:val="000A68B3"/>
    <w:rsid w:val="000D12ED"/>
    <w:rsid w:val="000D733E"/>
    <w:rsid w:val="000D7F24"/>
    <w:rsid w:val="000E00D5"/>
    <w:rsid w:val="000F3CF8"/>
    <w:rsid w:val="00104A87"/>
    <w:rsid w:val="00106546"/>
    <w:rsid w:val="00107319"/>
    <w:rsid w:val="001436AB"/>
    <w:rsid w:val="00161C5E"/>
    <w:rsid w:val="00162461"/>
    <w:rsid w:val="001703D5"/>
    <w:rsid w:val="0017683D"/>
    <w:rsid w:val="00187135"/>
    <w:rsid w:val="00194543"/>
    <w:rsid w:val="001C7B27"/>
    <w:rsid w:val="001D1826"/>
    <w:rsid w:val="001D45CB"/>
    <w:rsid w:val="001E2B12"/>
    <w:rsid w:val="002109B1"/>
    <w:rsid w:val="00220AE0"/>
    <w:rsid w:val="00230FC6"/>
    <w:rsid w:val="00232923"/>
    <w:rsid w:val="00232EBA"/>
    <w:rsid w:val="0025085B"/>
    <w:rsid w:val="00257D04"/>
    <w:rsid w:val="00271178"/>
    <w:rsid w:val="002856AD"/>
    <w:rsid w:val="00286DAE"/>
    <w:rsid w:val="002A1562"/>
    <w:rsid w:val="002A2AA3"/>
    <w:rsid w:val="002A4F1E"/>
    <w:rsid w:val="002B3FBE"/>
    <w:rsid w:val="002C45D4"/>
    <w:rsid w:val="002C6C5A"/>
    <w:rsid w:val="002C6D70"/>
    <w:rsid w:val="002D637F"/>
    <w:rsid w:val="002D7563"/>
    <w:rsid w:val="002E0AAE"/>
    <w:rsid w:val="002E20F9"/>
    <w:rsid w:val="002F22A2"/>
    <w:rsid w:val="002F4184"/>
    <w:rsid w:val="0031602F"/>
    <w:rsid w:val="0032284D"/>
    <w:rsid w:val="0032773A"/>
    <w:rsid w:val="00342441"/>
    <w:rsid w:val="00351A32"/>
    <w:rsid w:val="00351E87"/>
    <w:rsid w:val="00394F2A"/>
    <w:rsid w:val="003C4F42"/>
    <w:rsid w:val="003C564E"/>
    <w:rsid w:val="003D4069"/>
    <w:rsid w:val="003D514A"/>
    <w:rsid w:val="003E4E52"/>
    <w:rsid w:val="003E5945"/>
    <w:rsid w:val="0041247B"/>
    <w:rsid w:val="004171EB"/>
    <w:rsid w:val="004176AD"/>
    <w:rsid w:val="0042317F"/>
    <w:rsid w:val="004234E2"/>
    <w:rsid w:val="004262C1"/>
    <w:rsid w:val="0044052D"/>
    <w:rsid w:val="0044425F"/>
    <w:rsid w:val="004450D3"/>
    <w:rsid w:val="004516B5"/>
    <w:rsid w:val="00457A45"/>
    <w:rsid w:val="004601D4"/>
    <w:rsid w:val="00495F1C"/>
    <w:rsid w:val="00497C18"/>
    <w:rsid w:val="004A7982"/>
    <w:rsid w:val="004B0153"/>
    <w:rsid w:val="004B1E3B"/>
    <w:rsid w:val="004C00AB"/>
    <w:rsid w:val="004C52E7"/>
    <w:rsid w:val="004F7761"/>
    <w:rsid w:val="00500777"/>
    <w:rsid w:val="0051731A"/>
    <w:rsid w:val="005247FF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5F2390"/>
    <w:rsid w:val="006140E6"/>
    <w:rsid w:val="006333EF"/>
    <w:rsid w:val="00635CF9"/>
    <w:rsid w:val="00640F66"/>
    <w:rsid w:val="00640F89"/>
    <w:rsid w:val="0065180E"/>
    <w:rsid w:val="00651CED"/>
    <w:rsid w:val="0065427D"/>
    <w:rsid w:val="0066157D"/>
    <w:rsid w:val="00670C17"/>
    <w:rsid w:val="00675706"/>
    <w:rsid w:val="0068164B"/>
    <w:rsid w:val="006938FA"/>
    <w:rsid w:val="006A2AFC"/>
    <w:rsid w:val="006C6BCD"/>
    <w:rsid w:val="006E3521"/>
    <w:rsid w:val="00701B37"/>
    <w:rsid w:val="00707867"/>
    <w:rsid w:val="00712696"/>
    <w:rsid w:val="00715D8F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A6499"/>
    <w:rsid w:val="007B53FA"/>
    <w:rsid w:val="007E02DD"/>
    <w:rsid w:val="007E6B37"/>
    <w:rsid w:val="008125B7"/>
    <w:rsid w:val="00815FB7"/>
    <w:rsid w:val="008529E5"/>
    <w:rsid w:val="00872696"/>
    <w:rsid w:val="0088073C"/>
    <w:rsid w:val="008A3D45"/>
    <w:rsid w:val="008B2301"/>
    <w:rsid w:val="008E1504"/>
    <w:rsid w:val="008F04FE"/>
    <w:rsid w:val="00903603"/>
    <w:rsid w:val="00906A17"/>
    <w:rsid w:val="00917423"/>
    <w:rsid w:val="00917C2E"/>
    <w:rsid w:val="00922025"/>
    <w:rsid w:val="00926C76"/>
    <w:rsid w:val="009610C7"/>
    <w:rsid w:val="00967C73"/>
    <w:rsid w:val="00970E2A"/>
    <w:rsid w:val="009911FD"/>
    <w:rsid w:val="009A2D75"/>
    <w:rsid w:val="009A3DA7"/>
    <w:rsid w:val="009C1817"/>
    <w:rsid w:val="009D427B"/>
    <w:rsid w:val="009E05FF"/>
    <w:rsid w:val="009F10B7"/>
    <w:rsid w:val="00A02924"/>
    <w:rsid w:val="00A074F1"/>
    <w:rsid w:val="00A12590"/>
    <w:rsid w:val="00A20C35"/>
    <w:rsid w:val="00A273ED"/>
    <w:rsid w:val="00A4106B"/>
    <w:rsid w:val="00A41D97"/>
    <w:rsid w:val="00A42DDC"/>
    <w:rsid w:val="00A432B1"/>
    <w:rsid w:val="00A62A10"/>
    <w:rsid w:val="00A63C0A"/>
    <w:rsid w:val="00A816BF"/>
    <w:rsid w:val="00A9321F"/>
    <w:rsid w:val="00A9484F"/>
    <w:rsid w:val="00AA453D"/>
    <w:rsid w:val="00AB77E2"/>
    <w:rsid w:val="00AC2767"/>
    <w:rsid w:val="00AE5EA5"/>
    <w:rsid w:val="00AE66F6"/>
    <w:rsid w:val="00AF46CA"/>
    <w:rsid w:val="00AF6617"/>
    <w:rsid w:val="00AF748A"/>
    <w:rsid w:val="00B00D65"/>
    <w:rsid w:val="00B25815"/>
    <w:rsid w:val="00B35A7E"/>
    <w:rsid w:val="00B450BB"/>
    <w:rsid w:val="00B50E21"/>
    <w:rsid w:val="00B56BD1"/>
    <w:rsid w:val="00B6599D"/>
    <w:rsid w:val="00B71DCE"/>
    <w:rsid w:val="00B74B66"/>
    <w:rsid w:val="00B82705"/>
    <w:rsid w:val="00B8381D"/>
    <w:rsid w:val="00B86E26"/>
    <w:rsid w:val="00BA4519"/>
    <w:rsid w:val="00BD75D4"/>
    <w:rsid w:val="00BD7B78"/>
    <w:rsid w:val="00BF5281"/>
    <w:rsid w:val="00C10919"/>
    <w:rsid w:val="00C132EF"/>
    <w:rsid w:val="00C149F8"/>
    <w:rsid w:val="00C22067"/>
    <w:rsid w:val="00C46A7C"/>
    <w:rsid w:val="00C51C51"/>
    <w:rsid w:val="00C674AB"/>
    <w:rsid w:val="00C7129E"/>
    <w:rsid w:val="00C80B39"/>
    <w:rsid w:val="00C82562"/>
    <w:rsid w:val="00C83B29"/>
    <w:rsid w:val="00C862CF"/>
    <w:rsid w:val="00C9209D"/>
    <w:rsid w:val="00C96A25"/>
    <w:rsid w:val="00CA271A"/>
    <w:rsid w:val="00CA3026"/>
    <w:rsid w:val="00CA3771"/>
    <w:rsid w:val="00CB04B7"/>
    <w:rsid w:val="00CB33AA"/>
    <w:rsid w:val="00CC07C7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41CC"/>
    <w:rsid w:val="00D77210"/>
    <w:rsid w:val="00D9650A"/>
    <w:rsid w:val="00DB2B82"/>
    <w:rsid w:val="00DB4315"/>
    <w:rsid w:val="00DB72F5"/>
    <w:rsid w:val="00DD7AB0"/>
    <w:rsid w:val="00DE46D4"/>
    <w:rsid w:val="00DF4047"/>
    <w:rsid w:val="00DF691D"/>
    <w:rsid w:val="00E0490D"/>
    <w:rsid w:val="00E25666"/>
    <w:rsid w:val="00E456FA"/>
    <w:rsid w:val="00E61DE2"/>
    <w:rsid w:val="00E705E7"/>
    <w:rsid w:val="00E7176A"/>
    <w:rsid w:val="00E91D07"/>
    <w:rsid w:val="00EB34DE"/>
    <w:rsid w:val="00EC53D6"/>
    <w:rsid w:val="00EE3519"/>
    <w:rsid w:val="00F25FEE"/>
    <w:rsid w:val="00F47A45"/>
    <w:rsid w:val="00F52E44"/>
    <w:rsid w:val="00F609B3"/>
    <w:rsid w:val="00F61A06"/>
    <w:rsid w:val="00F61D5F"/>
    <w:rsid w:val="00F67034"/>
    <w:rsid w:val="00F71AF3"/>
    <w:rsid w:val="00F74467"/>
    <w:rsid w:val="00F90C8F"/>
    <w:rsid w:val="00F921A8"/>
    <w:rsid w:val="00F924B6"/>
    <w:rsid w:val="00F9784F"/>
    <w:rsid w:val="00FA30E0"/>
    <w:rsid w:val="00FA40B5"/>
    <w:rsid w:val="00FD1456"/>
    <w:rsid w:val="00FD5694"/>
    <w:rsid w:val="00FF0E0F"/>
    <w:rsid w:val="00FF641D"/>
    <w:rsid w:val="1BAB1E5C"/>
    <w:rsid w:val="56EB8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shd w:val="clear" w:color="auto" w:fill="808080" w:themeFill="background1" w:themeFillShade="8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shd w:val="clear" w:color="auto" w:fill="A6A6A6" w:themeFill="background1" w:themeFillShade="A6"/>
      <w:tabs>
        <w:tab w:val="left" w:leader="dot" w:pos="72"/>
      </w:tabs>
      <w:spacing w:before="80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pBdr>
        <w:bottom w:val="dotted" w:sz="4" w:space="1" w:color="auto"/>
      </w:pBdr>
      <w:spacing w:before="40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1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2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DB72F5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10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A02C5-FF58-4395-AC2E-22E5E4D2C317}">
  <ds:schemaRefs>
    <ds:schemaRef ds:uri="http://purl.org/dc/elements/1.1/"/>
    <ds:schemaRef ds:uri="http://schemas.microsoft.com/office/infopath/2007/PartnerControls"/>
    <ds:schemaRef ds:uri="9b2a73b7-b401-4ef1-8c8e-4fc2c9d296cd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4c600360-ef50-4c27-8836-584973eda9ed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B3B82-5689-43D8-9065-69A154ED2902}"/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69</TotalTime>
  <Pages>9</Pages>
  <Words>1092</Words>
  <Characters>5899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132</cp:revision>
  <cp:lastPrinted>2018-04-12T08:26:00Z</cp:lastPrinted>
  <dcterms:created xsi:type="dcterms:W3CDTF">2023-02-02T09:29:00Z</dcterms:created>
  <dcterms:modified xsi:type="dcterms:W3CDTF">2024-08-22T16:58:00Z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1.0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CC462A v1.0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2024-08-22T16:58:09Z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9d6e27a6-d86c-411b-8bc1-8dc907ec8356</vt:lpwstr>
  </property>
  <property fmtid="{D5CDD505-2E9C-101B-9397-08002B2CF9AE}" pid="42" name="MSIP_Label_ecb69475-382c-4c7a-b21d-8ca64eeef1bd_ContentBits">
    <vt:lpwstr>0</vt:lpwstr>
  </property>
</Properties>
</file>